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435C5A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A092308" w14:textId="77777777" w:rsidR="00C0558E" w:rsidRPr="00435C5A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0C71C21" w14:textId="6E25FF5F" w:rsidR="00BB7AF7" w:rsidRPr="00435C5A" w:rsidRDefault="00BB7AF7" w:rsidP="007B21D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435C5A">
        <w:rPr>
          <w:b/>
          <w:bCs/>
          <w:lang w:val="lt-LT"/>
        </w:rPr>
        <w:t>KALVARIJOS SAVIVALDYBĖS ADMINISTRACIJ</w:t>
      </w:r>
      <w:r w:rsidR="007B21D5">
        <w:rPr>
          <w:b/>
          <w:bCs/>
          <w:lang w:val="lt-LT"/>
        </w:rPr>
        <w:t>A</w:t>
      </w:r>
    </w:p>
    <w:p w14:paraId="46B8393D" w14:textId="77777777" w:rsidR="00BB7AF7" w:rsidRPr="00435C5A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435C5A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435C5A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435C5A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0C610251" w14:textId="7921B94B" w:rsidR="00D17FD4" w:rsidRPr="00435C5A" w:rsidRDefault="00435C5A" w:rsidP="00D17FD4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35C5A">
              <w:rPr>
                <w:b/>
                <w:bCs/>
                <w:sz w:val="24"/>
                <w:szCs w:val="24"/>
              </w:rPr>
              <w:t xml:space="preserve">DĖL </w:t>
            </w:r>
            <w:r w:rsidR="00D17FD4" w:rsidRPr="00D17FD4">
              <w:rPr>
                <w:b/>
                <w:bCs/>
                <w:color w:val="000000"/>
                <w:sz w:val="24"/>
                <w:szCs w:val="24"/>
                <w:lang w:eastAsia="lt-LT"/>
              </w:rPr>
              <w:t>KALVARIJOS SAVIVALDYBĖS TARYBOS 2021 M. GRUODŽIO 9 D. SPRENDIMO NR. T-198</w:t>
            </w:r>
            <w:r w:rsidR="00C40D6D">
              <w:rPr>
                <w:b/>
                <w:bCs/>
                <w:color w:val="000000"/>
                <w:sz w:val="24"/>
                <w:szCs w:val="24"/>
                <w:lang w:eastAsia="lt-LT"/>
              </w:rPr>
              <w:t xml:space="preserve"> (1.5E)</w:t>
            </w:r>
            <w:r w:rsidR="00D17FD4" w:rsidRPr="00D17FD4">
              <w:rPr>
                <w:b/>
                <w:bCs/>
                <w:color w:val="000000"/>
                <w:sz w:val="24"/>
                <w:szCs w:val="24"/>
                <w:lang w:eastAsia="lt-LT"/>
              </w:rPr>
              <w:t xml:space="preserve"> „DĖL KALVARIJOS SAVIVALDYBĖS JAUNIMO SAVANORIŠKOS TARNYBOS ORGANIZAVIMO IR FINANSAVIMO TVARKOS APRAŠO PATVIRTINIMO“ PRIPAŽINIMO NE</w:t>
            </w:r>
            <w:r w:rsidR="0057759F">
              <w:rPr>
                <w:b/>
                <w:bCs/>
                <w:color w:val="000000"/>
                <w:sz w:val="24"/>
                <w:szCs w:val="24"/>
                <w:lang w:eastAsia="lt-LT"/>
              </w:rPr>
              <w:t>TEKUSIU GALIOS</w:t>
            </w:r>
          </w:p>
          <w:p w14:paraId="7C2EC2CD" w14:textId="76CE631B" w:rsidR="00D64498" w:rsidRPr="00435C5A" w:rsidRDefault="00D64498" w:rsidP="00D17FD4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5AB6F53C" w14:textId="77777777" w:rsidR="00041B21" w:rsidRPr="00435C5A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435C5A" w14:paraId="4C0F81D0" w14:textId="77777777" w:rsidTr="002B4413">
        <w:tc>
          <w:tcPr>
            <w:tcW w:w="4814" w:type="dxa"/>
          </w:tcPr>
          <w:p w14:paraId="13B43C6E" w14:textId="1A1E9EDB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pavadinimas</w:t>
            </w:r>
          </w:p>
          <w:p w14:paraId="16D0F343" w14:textId="0366CA59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435C5A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38DBD3DA" w:rsidR="00D64498" w:rsidRPr="00435C5A" w:rsidRDefault="00435C5A" w:rsidP="006352D4">
                  <w:pPr>
                    <w:suppressAutoHyphens/>
                    <w:ind w:left="-74" w:right="-81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435C5A">
                    <w:rPr>
                      <w:bCs/>
                      <w:sz w:val="24"/>
                      <w:szCs w:val="24"/>
                    </w:rPr>
                    <w:t>Dėl Kalvarijos savivaldy</w:t>
                  </w:r>
                  <w:r w:rsidR="00235C4A">
                    <w:rPr>
                      <w:bCs/>
                      <w:sz w:val="24"/>
                      <w:szCs w:val="24"/>
                    </w:rPr>
                    <w:t>bės tarybos 2021 m. gruodžio 9 d. sprendimo Nr. T</w:t>
                  </w:r>
                  <w:r w:rsidR="00C40D6D">
                    <w:rPr>
                      <w:bCs/>
                      <w:sz w:val="24"/>
                      <w:szCs w:val="24"/>
                    </w:rPr>
                    <w:t>-</w:t>
                  </w:r>
                  <w:r w:rsidR="00235C4A">
                    <w:rPr>
                      <w:bCs/>
                      <w:sz w:val="24"/>
                      <w:szCs w:val="24"/>
                    </w:rPr>
                    <w:t xml:space="preserve">198 </w:t>
                  </w:r>
                  <w:r w:rsidR="00C40D6D" w:rsidRPr="00C40D6D">
                    <w:rPr>
                      <w:bCs/>
                      <w:sz w:val="24"/>
                      <w:szCs w:val="24"/>
                      <w:lang w:val="pt-PT"/>
                    </w:rPr>
                    <w:t>(1</w:t>
                  </w:r>
                  <w:r w:rsidR="00C40D6D">
                    <w:rPr>
                      <w:bCs/>
                      <w:sz w:val="24"/>
                      <w:szCs w:val="24"/>
                      <w:lang w:val="pt-PT"/>
                    </w:rPr>
                    <w:t>.5E</w:t>
                  </w:r>
                  <w:r w:rsidR="00C40D6D">
                    <w:rPr>
                      <w:bCs/>
                      <w:sz w:val="24"/>
                      <w:szCs w:val="24"/>
                    </w:rPr>
                    <w:t xml:space="preserve">) </w:t>
                  </w:r>
                  <w:r w:rsidR="00235C4A">
                    <w:rPr>
                      <w:bCs/>
                      <w:sz w:val="24"/>
                      <w:szCs w:val="24"/>
                    </w:rPr>
                    <w:t>„Dėl Kalvarijos savivaldybės jaunimo savanoriškos tarnybos organizavimo ir finansavimo tvarkos aprašo patvirtinimo“ pripažinimo ne</w:t>
                  </w:r>
                  <w:r w:rsidR="0057759F">
                    <w:rPr>
                      <w:bCs/>
                      <w:sz w:val="24"/>
                      <w:szCs w:val="24"/>
                    </w:rPr>
                    <w:t>tekusiu galios</w:t>
                  </w:r>
                  <w:r w:rsidR="00465B64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6910FEE5" w14:textId="77777777" w:rsidR="002B4413" w:rsidRPr="00435C5A" w:rsidRDefault="002B4413" w:rsidP="00EC7A15">
            <w:pPr>
              <w:jc w:val="both"/>
            </w:pPr>
          </w:p>
        </w:tc>
      </w:tr>
      <w:tr w:rsidR="00E95DDE" w:rsidRPr="00435C5A" w14:paraId="4F26DE2D" w14:textId="77777777" w:rsidTr="002B4413">
        <w:tc>
          <w:tcPr>
            <w:tcW w:w="4814" w:type="dxa"/>
          </w:tcPr>
          <w:p w14:paraId="2385CEC7" w14:textId="3D126666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tiksla</w:t>
            </w:r>
            <w:r w:rsidR="00EA002B" w:rsidRPr="00435C5A">
              <w:rPr>
                <w:lang w:val="lt-LT"/>
              </w:rPr>
              <w:t>s (-ai)</w:t>
            </w:r>
          </w:p>
          <w:p w14:paraId="09F3F49D" w14:textId="0C0E4D3C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495B38C1" w:rsidR="002B4413" w:rsidRPr="00435C5A" w:rsidRDefault="00235C4A" w:rsidP="00A904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Pripažinti ne</w:t>
            </w:r>
            <w:r w:rsidR="0057759F">
              <w:rPr>
                <w:lang w:val="lt-LT"/>
              </w:rPr>
              <w:t>tekusiu galios</w:t>
            </w:r>
            <w:r w:rsidR="00177CEB">
              <w:rPr>
                <w:lang w:val="lt-LT"/>
              </w:rPr>
              <w:t xml:space="preserve"> </w:t>
            </w:r>
            <w:r w:rsidRPr="00235C4A">
              <w:rPr>
                <w:lang w:val="lt-LT"/>
              </w:rPr>
              <w:t>Kalvarijos savivaldybės tarybos</w:t>
            </w:r>
            <w:r>
              <w:rPr>
                <w:lang w:val="lt-LT"/>
              </w:rPr>
              <w:t xml:space="preserve"> 2021 m. gruodžio 9 d. sprendimą</w:t>
            </w:r>
            <w:r w:rsidRPr="00235C4A">
              <w:rPr>
                <w:lang w:val="lt-LT"/>
              </w:rPr>
              <w:t xml:space="preserve"> Nr. T</w:t>
            </w:r>
            <w:r w:rsidR="00C40D6D">
              <w:rPr>
                <w:lang w:val="lt-LT"/>
              </w:rPr>
              <w:t>-</w:t>
            </w:r>
            <w:r w:rsidRPr="00235C4A">
              <w:rPr>
                <w:lang w:val="lt-LT"/>
              </w:rPr>
              <w:t>198</w:t>
            </w:r>
            <w:r w:rsidR="00C40D6D">
              <w:rPr>
                <w:lang w:val="lt-LT"/>
              </w:rPr>
              <w:t xml:space="preserve"> </w:t>
            </w:r>
            <w:r w:rsidR="00C40D6D" w:rsidRPr="0057759F">
              <w:rPr>
                <w:lang w:val="lt-LT"/>
              </w:rPr>
              <w:t>(1.5E</w:t>
            </w:r>
            <w:r w:rsidR="00C40D6D">
              <w:rPr>
                <w:lang w:val="lt-LT"/>
              </w:rPr>
              <w:t>)</w:t>
            </w:r>
            <w:r w:rsidRPr="00235C4A">
              <w:rPr>
                <w:lang w:val="lt-LT"/>
              </w:rPr>
              <w:t xml:space="preserve"> „Dėl Kalvarijos savivaldybės jaunimo savanoriškos tarnybos organizavimo ir finansavimo tvarkos aprašo patvirtinimo“</w:t>
            </w:r>
            <w:r w:rsidR="00465B64">
              <w:rPr>
                <w:lang w:val="lt-LT"/>
              </w:rPr>
              <w:t>, kadangi į</w:t>
            </w:r>
            <w:r w:rsidR="00465B64" w:rsidRPr="00465B64">
              <w:rPr>
                <w:lang w:val="lt-LT"/>
              </w:rPr>
              <w:t xml:space="preserve">sigaliojus </w:t>
            </w:r>
            <w:r w:rsidR="0057759F" w:rsidRPr="0057759F">
              <w:rPr>
                <w:lang w:val="lt-LT"/>
              </w:rPr>
              <w:t>Lietuvos Respublikos socialinės apsaugos ir darbo ministro 2025 m. spalio 7 d. įsakym</w:t>
            </w:r>
            <w:r w:rsidR="0057759F">
              <w:rPr>
                <w:lang w:val="lt-LT"/>
              </w:rPr>
              <w:t>ui</w:t>
            </w:r>
            <w:r w:rsidR="0057759F" w:rsidRPr="0057759F">
              <w:rPr>
                <w:lang w:val="lt-LT"/>
              </w:rPr>
              <w:t xml:space="preserve"> Nr. A1-555</w:t>
            </w:r>
            <w:r w:rsidR="00371A95">
              <w:rPr>
                <w:lang w:val="lt-LT"/>
              </w:rPr>
              <w:t xml:space="preserve"> </w:t>
            </w:r>
            <w:r w:rsidR="00371A95" w:rsidRPr="00371A95">
              <w:rPr>
                <w:lang w:val="lt-LT"/>
              </w:rPr>
              <w:t>„Dėl Lietuvos Respublikos socialinės apsaugos ir darbo ministro 2018 m. birželio 22 d. įsakymo Nr. A1-317 „Dėl jaunimo savanoriškos tarnybos organizavimo tvarkos aprašo patvirtinimo“ pakeitimo“</w:t>
            </w:r>
            <w:r w:rsidR="00465B64" w:rsidRPr="00465B64">
              <w:rPr>
                <w:lang w:val="lt-LT"/>
              </w:rPr>
              <w:t xml:space="preserve">, </w:t>
            </w:r>
            <w:r w:rsidR="00A90445">
              <w:rPr>
                <w:lang w:val="lt-LT"/>
              </w:rPr>
              <w:t>šis tvarkos aprašas neaktualus</w:t>
            </w:r>
            <w:r w:rsidR="00465B64" w:rsidRPr="00465B64">
              <w:rPr>
                <w:lang w:val="lt-LT"/>
              </w:rPr>
              <w:t>.</w:t>
            </w:r>
          </w:p>
        </w:tc>
      </w:tr>
      <w:tr w:rsidR="00E95DDE" w:rsidRPr="00435C5A" w14:paraId="707BB49F" w14:textId="77777777" w:rsidTr="00492E3A">
        <w:trPr>
          <w:trHeight w:val="791"/>
        </w:trPr>
        <w:tc>
          <w:tcPr>
            <w:tcW w:w="4814" w:type="dxa"/>
          </w:tcPr>
          <w:p w14:paraId="1FC9D3FB" w14:textId="4ECDD3CD" w:rsidR="00081D4D" w:rsidRPr="00435C5A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uždavin</w:t>
            </w:r>
            <w:r w:rsidR="00EA002B" w:rsidRPr="00435C5A">
              <w:rPr>
                <w:lang w:val="lt-LT"/>
              </w:rPr>
              <w:t>ys (-</w:t>
            </w:r>
            <w:proofErr w:type="spellStart"/>
            <w:r w:rsidRPr="00435C5A">
              <w:rPr>
                <w:lang w:val="lt-LT"/>
              </w:rPr>
              <w:t>iai</w:t>
            </w:r>
            <w:proofErr w:type="spellEnd"/>
            <w:r w:rsidR="00EA002B" w:rsidRPr="00435C5A">
              <w:rPr>
                <w:lang w:val="lt-LT"/>
              </w:rPr>
              <w:t>)</w:t>
            </w:r>
          </w:p>
          <w:p w14:paraId="212640E3" w14:textId="77777777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33D7CA43" w:rsidR="002B4413" w:rsidRPr="00435C5A" w:rsidRDefault="00465B64" w:rsidP="00A90445">
            <w:pPr>
              <w:jc w:val="both"/>
              <w:rPr>
                <w:sz w:val="24"/>
                <w:szCs w:val="24"/>
              </w:rPr>
            </w:pPr>
            <w:r w:rsidRPr="00465B64">
              <w:rPr>
                <w:sz w:val="24"/>
                <w:szCs w:val="24"/>
              </w:rPr>
              <w:t xml:space="preserve">Įsigaliojus </w:t>
            </w:r>
            <w:r w:rsidR="0057759F" w:rsidRPr="0057759F">
              <w:rPr>
                <w:sz w:val="24"/>
                <w:szCs w:val="24"/>
              </w:rPr>
              <w:t>Lietuvos Respublikos socialinės apsaugos ir darbo ministro 2025 m. spalio 7 d. įsakymui Nr. A1-555</w:t>
            </w:r>
            <w:r w:rsidRPr="00465B64">
              <w:rPr>
                <w:sz w:val="24"/>
                <w:szCs w:val="24"/>
              </w:rPr>
              <w:t xml:space="preserve">, tvarkos </w:t>
            </w:r>
            <w:r>
              <w:rPr>
                <w:sz w:val="24"/>
                <w:szCs w:val="24"/>
              </w:rPr>
              <w:t xml:space="preserve">aprašo nuostatos </w:t>
            </w:r>
            <w:r w:rsidR="00A90445">
              <w:rPr>
                <w:sz w:val="24"/>
                <w:szCs w:val="24"/>
              </w:rPr>
              <w:t>tapo neaktualios</w:t>
            </w:r>
            <w:r>
              <w:rPr>
                <w:sz w:val="24"/>
                <w:szCs w:val="24"/>
              </w:rPr>
              <w:t xml:space="preserve">, todėl </w:t>
            </w:r>
            <w:r w:rsidR="0057759F" w:rsidRPr="0057759F">
              <w:rPr>
                <w:sz w:val="24"/>
                <w:szCs w:val="24"/>
              </w:rPr>
              <w:t>Kalvarijos savivaldybės tarybos 2021 m. gruodžio 9 d. sprendimą Nr. T-198 (1.5E) „Dėl Kalvarijos savivaldybės jaunimo savanoriškos tarnybos organizavimo ir finansavimo tvarkos aprašo patvirtinimo“</w:t>
            </w:r>
            <w:r w:rsidR="005775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reiki</w:t>
            </w:r>
            <w:r w:rsidR="0057759F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</w:t>
            </w:r>
            <w:r w:rsidR="00EC7A15">
              <w:rPr>
                <w:sz w:val="24"/>
                <w:szCs w:val="24"/>
              </w:rPr>
              <w:t>p</w:t>
            </w:r>
            <w:r w:rsidR="00177CEB">
              <w:rPr>
                <w:sz w:val="24"/>
                <w:szCs w:val="24"/>
              </w:rPr>
              <w:t>ripažinti ne</w:t>
            </w:r>
            <w:r w:rsidR="00507521">
              <w:rPr>
                <w:sz w:val="24"/>
                <w:szCs w:val="24"/>
              </w:rPr>
              <w:t>tekusiu galios</w:t>
            </w:r>
            <w:r w:rsidR="00EC7A15">
              <w:rPr>
                <w:sz w:val="24"/>
                <w:szCs w:val="24"/>
              </w:rPr>
              <w:t>.</w:t>
            </w:r>
            <w:r w:rsidR="00235C4A">
              <w:rPr>
                <w:sz w:val="24"/>
                <w:szCs w:val="24"/>
              </w:rPr>
              <w:t xml:space="preserve"> </w:t>
            </w:r>
          </w:p>
        </w:tc>
      </w:tr>
      <w:tr w:rsidR="00E95DDE" w:rsidRPr="00435C5A" w14:paraId="46703013" w14:textId="77777777" w:rsidTr="002B4413">
        <w:tc>
          <w:tcPr>
            <w:tcW w:w="4814" w:type="dxa"/>
          </w:tcPr>
          <w:p w14:paraId="036BBA56" w14:textId="77777777" w:rsidR="002B4413" w:rsidRPr="00435C5A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435C5A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435C5A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030AD2B" w14:textId="69218F76" w:rsidR="002B4413" w:rsidRPr="00435C5A" w:rsidRDefault="00A90445" w:rsidP="00A90445">
            <w:pPr>
              <w:jc w:val="both"/>
              <w:rPr>
                <w:sz w:val="24"/>
                <w:szCs w:val="24"/>
              </w:rPr>
            </w:pPr>
            <w:r w:rsidRPr="00A90445">
              <w:rPr>
                <w:sz w:val="24"/>
                <w:szCs w:val="24"/>
              </w:rPr>
              <w:t xml:space="preserve">Lietuvos Respublikos vietos savivaldos </w:t>
            </w:r>
            <w:r>
              <w:rPr>
                <w:sz w:val="24"/>
                <w:szCs w:val="24"/>
              </w:rPr>
              <w:t xml:space="preserve">įstatymo 16 straipsnio 1 dalis nurodo, jog </w:t>
            </w:r>
            <w:r w:rsidRPr="00A90445">
              <w:rPr>
                <w:sz w:val="24"/>
                <w:szCs w:val="24"/>
              </w:rPr>
              <w:t>Savivaldybės taryba savo įgaliojimus įgyvendina kolegialiai savivaldybės tarybos posėdžiuose. Savivaldybės taryba svarstomais klausimais priima sprendimus ir kontroliuoja, kaip jie įgyvendinami.</w:t>
            </w:r>
            <w:r>
              <w:rPr>
                <w:sz w:val="24"/>
                <w:szCs w:val="24"/>
              </w:rPr>
              <w:t xml:space="preserve"> </w:t>
            </w:r>
            <w:r w:rsidRPr="00A90445">
              <w:rPr>
                <w:sz w:val="24"/>
                <w:szCs w:val="24"/>
              </w:rPr>
              <w:t>Lietuvos Respublikos viešojo administravimo įstatymo</w:t>
            </w:r>
            <w:r>
              <w:rPr>
                <w:sz w:val="24"/>
                <w:szCs w:val="24"/>
              </w:rPr>
              <w:t xml:space="preserve"> 16 straipsnio 1 dalies 2 punktas nu</w:t>
            </w:r>
            <w:r w:rsidR="00DA7C1B">
              <w:rPr>
                <w:sz w:val="24"/>
                <w:szCs w:val="24"/>
              </w:rPr>
              <w:t>rodo</w:t>
            </w:r>
            <w:r>
              <w:rPr>
                <w:sz w:val="24"/>
                <w:szCs w:val="24"/>
              </w:rPr>
              <w:t xml:space="preserve"> </w:t>
            </w:r>
            <w:r w:rsidRPr="00A90445">
              <w:rPr>
                <w:sz w:val="24"/>
                <w:szCs w:val="24"/>
              </w:rPr>
              <w:t xml:space="preserve">teisėtą administracinį sprendimą, jeigu administracinio sprendimo pripažinimas netekusiu galios yra leidžiamas pagal kitus įstatymus arba jeigu administracinis sprendimas yra sąlyginis ir per nustatytą </w:t>
            </w:r>
            <w:r w:rsidRPr="00A90445">
              <w:rPr>
                <w:sz w:val="24"/>
                <w:szCs w:val="24"/>
              </w:rPr>
              <w:lastRenderedPageBreak/>
              <w:t>laikotarpį asmuo nustatytų sąlygų neįvykdo.</w:t>
            </w:r>
            <w:r>
              <w:rPr>
                <w:sz w:val="24"/>
                <w:szCs w:val="24"/>
              </w:rPr>
              <w:t xml:space="preserve"> </w:t>
            </w:r>
            <w:r w:rsidR="005D2BAD" w:rsidRPr="005D2BAD">
              <w:rPr>
                <w:sz w:val="24"/>
                <w:szCs w:val="24"/>
              </w:rPr>
              <w:t xml:space="preserve">Lietuvos Respublikos </w:t>
            </w:r>
            <w:r w:rsidR="00235C4A">
              <w:rPr>
                <w:sz w:val="24"/>
                <w:szCs w:val="24"/>
              </w:rPr>
              <w:t>socialinės apsaugos ir darbo ministro 2025 m. spalio 7 d. įsakymas Nr. A1-555 „Dėl Lietuvos Respublikos socialinės apsaugos ir darbo ministro 2018 m. birželio 22 d. įsakymo Nr. A1-317 „Dėl jaunimo savanoriškos tarnybos organizavimo</w:t>
            </w:r>
            <w:r w:rsidR="00D17FD4">
              <w:rPr>
                <w:sz w:val="24"/>
                <w:szCs w:val="24"/>
              </w:rPr>
              <w:t xml:space="preserve"> tvarkos aprašo patvirtinimo“ pakeitimo</w:t>
            </w:r>
            <w:r w:rsidR="0057759F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 xml:space="preserve"> </w:t>
            </w:r>
            <w:r w:rsidR="00DA7C1B">
              <w:rPr>
                <w:sz w:val="24"/>
                <w:szCs w:val="24"/>
              </w:rPr>
              <w:t>patvirtina</w:t>
            </w:r>
            <w:r>
              <w:rPr>
                <w:sz w:val="24"/>
                <w:szCs w:val="24"/>
              </w:rPr>
              <w:t xml:space="preserve"> Jaunimo savanoriškos tarnybos organizavimo tvarkos aprašą, kuriuo reikia vadovautis įgyvendinant Jaunimo savanorišką tarnybą.</w:t>
            </w:r>
          </w:p>
        </w:tc>
      </w:tr>
      <w:tr w:rsidR="00E95DDE" w:rsidRPr="00435C5A" w14:paraId="6750B155" w14:textId="77777777" w:rsidTr="002B4413">
        <w:tc>
          <w:tcPr>
            <w:tcW w:w="4814" w:type="dxa"/>
          </w:tcPr>
          <w:p w14:paraId="13CB5DFC" w14:textId="5DCD49D1" w:rsidR="002B4413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lastRenderedPageBreak/>
              <w:t>Laukiami rezultatai</w:t>
            </w:r>
            <w:r w:rsidR="001243F0" w:rsidRPr="00435C5A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39DD6387" w:rsidR="002B4413" w:rsidRPr="00435C5A" w:rsidRDefault="007E2FB9" w:rsidP="00235C4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</w:t>
            </w:r>
            <w:r w:rsidRPr="00C169AA">
              <w:rPr>
                <w:lang w:val="lt-LT"/>
              </w:rPr>
              <w:t>riėmus sprendimo projektą,</w:t>
            </w:r>
            <w:r w:rsidR="00235C4A">
              <w:rPr>
                <w:lang w:val="lt-LT"/>
              </w:rPr>
              <w:t xml:space="preserve"> teisės aktas bus pripažintas ne</w:t>
            </w:r>
            <w:r w:rsidR="00371A95">
              <w:rPr>
                <w:lang w:val="lt-LT"/>
              </w:rPr>
              <w:t>tekusiu galios</w:t>
            </w:r>
            <w:r w:rsidR="00235C4A">
              <w:rPr>
                <w:lang w:val="lt-LT"/>
              </w:rPr>
              <w:t>.</w:t>
            </w:r>
            <w:r w:rsidR="00A90445">
              <w:rPr>
                <w:lang w:val="lt-LT"/>
              </w:rPr>
              <w:t xml:space="preserve"> </w:t>
            </w:r>
            <w:r w:rsidR="00A90445" w:rsidRPr="00A90445">
              <w:rPr>
                <w:lang w:val="lt-LT"/>
              </w:rPr>
              <w:t>Neigiamų pasekmių nenumatoma.</w:t>
            </w:r>
          </w:p>
        </w:tc>
      </w:tr>
      <w:tr w:rsidR="00E95DDE" w:rsidRPr="00435C5A" w14:paraId="2944CFB6" w14:textId="77777777" w:rsidTr="002B4413">
        <w:tc>
          <w:tcPr>
            <w:tcW w:w="4814" w:type="dxa"/>
          </w:tcPr>
          <w:p w14:paraId="2EC2D1BD" w14:textId="77777777" w:rsidR="002B4413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Lėšų poreikis ir šaltiniai</w:t>
            </w:r>
          </w:p>
          <w:p w14:paraId="1DAFF33B" w14:textId="30E1702B" w:rsidR="004233CF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797C5C0F" w:rsidR="002B4413" w:rsidRPr="00435C5A" w:rsidRDefault="00500542" w:rsidP="007B21D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bCs/>
                <w:lang w:val="lt-LT"/>
              </w:rPr>
              <w:t>Sprendim</w:t>
            </w:r>
            <w:r w:rsidR="0002759A">
              <w:rPr>
                <w:bCs/>
                <w:lang w:val="lt-LT"/>
              </w:rPr>
              <w:t>o</w:t>
            </w:r>
            <w:r w:rsidRPr="00435C5A">
              <w:rPr>
                <w:bCs/>
                <w:lang w:val="lt-LT"/>
              </w:rPr>
              <w:t xml:space="preserve"> įgyvendin</w:t>
            </w:r>
            <w:r w:rsidR="006A4344">
              <w:rPr>
                <w:bCs/>
                <w:lang w:val="lt-LT"/>
              </w:rPr>
              <w:t>imui papildomų lėšų nereikės</w:t>
            </w:r>
            <w:r w:rsidR="00371A95">
              <w:rPr>
                <w:bCs/>
                <w:lang w:val="lt-LT"/>
              </w:rPr>
              <w:t>.</w:t>
            </w:r>
            <w:r w:rsidR="00CB482E">
              <w:rPr>
                <w:bCs/>
                <w:lang w:val="lt-LT"/>
              </w:rPr>
              <w:t xml:space="preserve"> </w:t>
            </w:r>
          </w:p>
        </w:tc>
      </w:tr>
      <w:tr w:rsidR="00E95DDE" w:rsidRPr="00435C5A" w14:paraId="119F7848" w14:textId="77777777" w:rsidTr="002B4413">
        <w:tc>
          <w:tcPr>
            <w:tcW w:w="4814" w:type="dxa"/>
          </w:tcPr>
          <w:p w14:paraId="4FE1482B" w14:textId="0D6583DD" w:rsidR="009627F4" w:rsidRPr="00435C5A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1E42049C" w:rsidR="002B4413" w:rsidRPr="00435C5A" w:rsidRDefault="00683E8D" w:rsidP="00683E8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83E8D">
              <w:rPr>
                <w:lang w:val="lt-LT"/>
              </w:rPr>
              <w:t xml:space="preserve">Šis teisės aktas neteko aktualumo, kadangi buvo priimtas naujas Lietuvos Respublikos socialinės apsaugos ir darbo ministro 2025 m. spalio 7 d. įsakymas Nr. A1-555 „Dėl Lietuvos Respublikos socialinės apsaugos ir darbo ministro 2018 m. birželio 22 d. įsakymo Nr. A1-317 „Dėl jaunimo savanoriškos tarnybos organizavimo tvarkos </w:t>
            </w:r>
            <w:r>
              <w:rPr>
                <w:lang w:val="lt-LT"/>
              </w:rPr>
              <w:t>aprašo patvirtinimo“ pakeitimo“</w:t>
            </w:r>
            <w:r w:rsidRPr="00683E8D">
              <w:rPr>
                <w:lang w:val="lt-LT"/>
              </w:rPr>
              <w:t>, reglamentuojantis tą pačią sritį</w:t>
            </w:r>
            <w:r>
              <w:rPr>
                <w:lang w:val="lt-LT"/>
              </w:rPr>
              <w:t>. Naujas tvarkos aprašas nebus tvirtinamas.</w:t>
            </w:r>
          </w:p>
        </w:tc>
      </w:tr>
      <w:tr w:rsidR="00E95DDE" w:rsidRPr="00435C5A" w14:paraId="1AC45194" w14:textId="77777777" w:rsidTr="002B4413">
        <w:tc>
          <w:tcPr>
            <w:tcW w:w="4814" w:type="dxa"/>
          </w:tcPr>
          <w:p w14:paraId="2DD6219F" w14:textId="21B08EDD" w:rsidR="00A451EA" w:rsidRPr="00435C5A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040A0F81" w:rsidR="002B4413" w:rsidRPr="00435C5A" w:rsidRDefault="00CB482E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 w:eastAsia="lt-LT"/>
              </w:rPr>
              <w:t>Nėra</w:t>
            </w:r>
          </w:p>
        </w:tc>
      </w:tr>
      <w:tr w:rsidR="00E95DDE" w:rsidRPr="00435C5A" w14:paraId="1A76C517" w14:textId="77777777" w:rsidTr="002B4413">
        <w:tc>
          <w:tcPr>
            <w:tcW w:w="4814" w:type="dxa"/>
          </w:tcPr>
          <w:p w14:paraId="787A5834" w14:textId="61A2129A" w:rsidR="009627F4" w:rsidRPr="00435C5A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iniciatori</w:t>
            </w:r>
            <w:r w:rsidR="001243F0" w:rsidRPr="00435C5A">
              <w:rPr>
                <w:lang w:val="lt-LT"/>
              </w:rPr>
              <w:t>ai</w:t>
            </w:r>
            <w:r w:rsidRPr="00435C5A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7D4014DF" w:rsidR="002B4413" w:rsidRPr="00435C5A" w:rsidRDefault="00500542" w:rsidP="007B21D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 xml:space="preserve">Kalvarijos savivaldybės administracijos </w:t>
            </w:r>
            <w:r w:rsidR="00EE68A5">
              <w:rPr>
                <w:lang w:val="lt-LT"/>
              </w:rPr>
              <w:t>j</w:t>
            </w:r>
            <w:r w:rsidR="007B21D5">
              <w:rPr>
                <w:lang w:val="lt-LT"/>
              </w:rPr>
              <w:t>aunimo reikalų koordinator</w:t>
            </w:r>
            <w:r w:rsidR="00C51EF2">
              <w:rPr>
                <w:lang w:val="lt-LT"/>
              </w:rPr>
              <w:t>ius</w:t>
            </w:r>
            <w:r w:rsidR="00A90445">
              <w:rPr>
                <w:lang w:val="lt-LT"/>
              </w:rPr>
              <w:t>.</w:t>
            </w:r>
          </w:p>
        </w:tc>
      </w:tr>
      <w:tr w:rsidR="00E95DDE" w:rsidRPr="00435C5A" w14:paraId="449CFF2A" w14:textId="77777777" w:rsidTr="002B4413">
        <w:tc>
          <w:tcPr>
            <w:tcW w:w="4814" w:type="dxa"/>
          </w:tcPr>
          <w:p w14:paraId="5973BDA6" w14:textId="458F2D0D" w:rsidR="002B4413" w:rsidRPr="00435C5A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Teisės akto gavėjai</w:t>
            </w:r>
            <w:r w:rsidR="00FD3EF6" w:rsidRPr="00435C5A">
              <w:rPr>
                <w:lang w:val="lt-LT"/>
              </w:rPr>
              <w:t xml:space="preserve">, kuriems reikia siųsti priimto </w:t>
            </w:r>
            <w:r w:rsidR="00221020" w:rsidRPr="00435C5A">
              <w:rPr>
                <w:lang w:val="lt-LT"/>
              </w:rPr>
              <w:t xml:space="preserve">Tarybos </w:t>
            </w:r>
            <w:r w:rsidR="00FD3EF6" w:rsidRPr="00435C5A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435C5A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1E6D9F42" w:rsidR="002B4413" w:rsidRPr="00435C5A" w:rsidRDefault="00EF4CF3" w:rsidP="005A36B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51EF2">
              <w:rPr>
                <w:lang w:val="pt-PT"/>
              </w:rPr>
              <w:t xml:space="preserve">Kalvarijos savivaldybės </w:t>
            </w:r>
            <w:r w:rsidR="007B21D5">
              <w:rPr>
                <w:lang w:val="lt-LT"/>
              </w:rPr>
              <w:t xml:space="preserve">jaunimo reikalų </w:t>
            </w:r>
            <w:r w:rsidR="005A36B1">
              <w:rPr>
                <w:lang w:val="lt-LT"/>
              </w:rPr>
              <w:t>koordinatorius</w:t>
            </w:r>
            <w:r w:rsidR="00A90445">
              <w:rPr>
                <w:lang w:val="lt-LT"/>
              </w:rPr>
              <w:t>.</w:t>
            </w:r>
          </w:p>
        </w:tc>
      </w:tr>
    </w:tbl>
    <w:p w14:paraId="4965C14A" w14:textId="77777777" w:rsidR="00041B21" w:rsidRPr="00435C5A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00387A65" w:rsidR="00041B21" w:rsidRPr="00435C5A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1E000784" w:rsidR="00BA363A" w:rsidRPr="00435C5A" w:rsidRDefault="007B21D5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Jaunimo reikalų koordinatorė </w:t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>
        <w:rPr>
          <w:lang w:val="lt-LT"/>
        </w:rPr>
        <w:t xml:space="preserve">               Viktorija </w:t>
      </w:r>
      <w:proofErr w:type="spellStart"/>
      <w:r>
        <w:rPr>
          <w:lang w:val="lt-LT"/>
        </w:rPr>
        <w:t>Rimavičienė</w:t>
      </w:r>
      <w:proofErr w:type="spellEnd"/>
    </w:p>
    <w:sectPr w:rsidR="00BA363A" w:rsidRPr="00435C5A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B4AD" w14:textId="77777777" w:rsidR="000252E6" w:rsidRDefault="000252E6">
      <w:r>
        <w:separator/>
      </w:r>
    </w:p>
  </w:endnote>
  <w:endnote w:type="continuationSeparator" w:id="0">
    <w:p w14:paraId="692379DF" w14:textId="77777777" w:rsidR="000252E6" w:rsidRDefault="0002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4D9F9" w14:textId="77777777" w:rsidR="000252E6" w:rsidRDefault="000252E6">
      <w:r>
        <w:separator/>
      </w:r>
    </w:p>
  </w:footnote>
  <w:footnote w:type="continuationSeparator" w:id="0">
    <w:p w14:paraId="757C8786" w14:textId="77777777" w:rsidR="000252E6" w:rsidRDefault="0002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241472">
    <w:abstractNumId w:val="4"/>
  </w:num>
  <w:num w:numId="2" w16cid:durableId="2131969361">
    <w:abstractNumId w:val="7"/>
  </w:num>
  <w:num w:numId="3" w16cid:durableId="1717579859">
    <w:abstractNumId w:val="3"/>
  </w:num>
  <w:num w:numId="4" w16cid:durableId="1931959697">
    <w:abstractNumId w:val="0"/>
  </w:num>
  <w:num w:numId="5" w16cid:durableId="1922984642">
    <w:abstractNumId w:val="2"/>
  </w:num>
  <w:num w:numId="6" w16cid:durableId="2048866331">
    <w:abstractNumId w:val="5"/>
  </w:num>
  <w:num w:numId="7" w16cid:durableId="789975850">
    <w:abstractNumId w:val="1"/>
  </w:num>
  <w:num w:numId="8" w16cid:durableId="12830307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155E4"/>
    <w:rsid w:val="000252E6"/>
    <w:rsid w:val="0002759A"/>
    <w:rsid w:val="0003140C"/>
    <w:rsid w:val="00033177"/>
    <w:rsid w:val="00034151"/>
    <w:rsid w:val="00034643"/>
    <w:rsid w:val="00034E85"/>
    <w:rsid w:val="00037E24"/>
    <w:rsid w:val="00040CF2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867EF"/>
    <w:rsid w:val="0009349F"/>
    <w:rsid w:val="00093AA5"/>
    <w:rsid w:val="00094E2D"/>
    <w:rsid w:val="000A347F"/>
    <w:rsid w:val="000A5984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2E80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57BB"/>
    <w:rsid w:val="00146D1D"/>
    <w:rsid w:val="00150EB0"/>
    <w:rsid w:val="001510EF"/>
    <w:rsid w:val="00155F4A"/>
    <w:rsid w:val="00161BC8"/>
    <w:rsid w:val="001738F8"/>
    <w:rsid w:val="00175590"/>
    <w:rsid w:val="00177CEB"/>
    <w:rsid w:val="00184A16"/>
    <w:rsid w:val="001933A4"/>
    <w:rsid w:val="00195E89"/>
    <w:rsid w:val="001968E9"/>
    <w:rsid w:val="001A5E8F"/>
    <w:rsid w:val="001A7BDA"/>
    <w:rsid w:val="001C5F32"/>
    <w:rsid w:val="001D13CB"/>
    <w:rsid w:val="001D5098"/>
    <w:rsid w:val="001E2BA2"/>
    <w:rsid w:val="001E5326"/>
    <w:rsid w:val="001E717B"/>
    <w:rsid w:val="001F0B72"/>
    <w:rsid w:val="001F24A1"/>
    <w:rsid w:val="001F495B"/>
    <w:rsid w:val="001F4CF8"/>
    <w:rsid w:val="00201A31"/>
    <w:rsid w:val="00203F04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35C4A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B4994"/>
    <w:rsid w:val="002D685F"/>
    <w:rsid w:val="002E752F"/>
    <w:rsid w:val="002F0487"/>
    <w:rsid w:val="002F10FD"/>
    <w:rsid w:val="002F3036"/>
    <w:rsid w:val="002F415F"/>
    <w:rsid w:val="0031223D"/>
    <w:rsid w:val="00320787"/>
    <w:rsid w:val="0032288F"/>
    <w:rsid w:val="00323A7E"/>
    <w:rsid w:val="00325632"/>
    <w:rsid w:val="00325760"/>
    <w:rsid w:val="00332788"/>
    <w:rsid w:val="00344144"/>
    <w:rsid w:val="003448A7"/>
    <w:rsid w:val="00350D2A"/>
    <w:rsid w:val="00371A95"/>
    <w:rsid w:val="003762D5"/>
    <w:rsid w:val="00390E94"/>
    <w:rsid w:val="00391E02"/>
    <w:rsid w:val="00397502"/>
    <w:rsid w:val="003A03C4"/>
    <w:rsid w:val="003A3922"/>
    <w:rsid w:val="003B0C04"/>
    <w:rsid w:val="003B18C6"/>
    <w:rsid w:val="003B695E"/>
    <w:rsid w:val="003B6DA0"/>
    <w:rsid w:val="003C15DF"/>
    <w:rsid w:val="003D1E5D"/>
    <w:rsid w:val="003D2EF5"/>
    <w:rsid w:val="003D45CF"/>
    <w:rsid w:val="003D67CB"/>
    <w:rsid w:val="003D6BBF"/>
    <w:rsid w:val="003D6D20"/>
    <w:rsid w:val="003E1477"/>
    <w:rsid w:val="003E1F70"/>
    <w:rsid w:val="003E42BB"/>
    <w:rsid w:val="003E7FF9"/>
    <w:rsid w:val="0040614D"/>
    <w:rsid w:val="00407A5B"/>
    <w:rsid w:val="00412EED"/>
    <w:rsid w:val="00422181"/>
    <w:rsid w:val="00422D77"/>
    <w:rsid w:val="004233CF"/>
    <w:rsid w:val="00431691"/>
    <w:rsid w:val="00435C5A"/>
    <w:rsid w:val="00436942"/>
    <w:rsid w:val="00437247"/>
    <w:rsid w:val="00437E98"/>
    <w:rsid w:val="0044022F"/>
    <w:rsid w:val="0044789E"/>
    <w:rsid w:val="004501B6"/>
    <w:rsid w:val="00465B64"/>
    <w:rsid w:val="00474185"/>
    <w:rsid w:val="00476540"/>
    <w:rsid w:val="004779D6"/>
    <w:rsid w:val="00482839"/>
    <w:rsid w:val="00492E3A"/>
    <w:rsid w:val="00495233"/>
    <w:rsid w:val="00496AA8"/>
    <w:rsid w:val="004A1421"/>
    <w:rsid w:val="004A6DB4"/>
    <w:rsid w:val="004B05B2"/>
    <w:rsid w:val="004B2F09"/>
    <w:rsid w:val="004B59EC"/>
    <w:rsid w:val="004B72A9"/>
    <w:rsid w:val="004C215F"/>
    <w:rsid w:val="004C3A61"/>
    <w:rsid w:val="004D7026"/>
    <w:rsid w:val="004D7A2A"/>
    <w:rsid w:val="004F4ACD"/>
    <w:rsid w:val="005003C5"/>
    <w:rsid w:val="00500542"/>
    <w:rsid w:val="0050091A"/>
    <w:rsid w:val="00502B15"/>
    <w:rsid w:val="00505E0F"/>
    <w:rsid w:val="0050744E"/>
    <w:rsid w:val="0050748F"/>
    <w:rsid w:val="00507521"/>
    <w:rsid w:val="00510A9A"/>
    <w:rsid w:val="00511241"/>
    <w:rsid w:val="00512644"/>
    <w:rsid w:val="00515ED3"/>
    <w:rsid w:val="005201C0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27BA"/>
    <w:rsid w:val="005537A5"/>
    <w:rsid w:val="00557CD1"/>
    <w:rsid w:val="00565052"/>
    <w:rsid w:val="00567B87"/>
    <w:rsid w:val="0057759F"/>
    <w:rsid w:val="00583F8C"/>
    <w:rsid w:val="005948A4"/>
    <w:rsid w:val="00594F96"/>
    <w:rsid w:val="005A36B1"/>
    <w:rsid w:val="005A4863"/>
    <w:rsid w:val="005B35AB"/>
    <w:rsid w:val="005C2E83"/>
    <w:rsid w:val="005C4CC6"/>
    <w:rsid w:val="005D2BAD"/>
    <w:rsid w:val="005E26FD"/>
    <w:rsid w:val="005E508F"/>
    <w:rsid w:val="005E7FAB"/>
    <w:rsid w:val="005F3496"/>
    <w:rsid w:val="00604F29"/>
    <w:rsid w:val="00612B31"/>
    <w:rsid w:val="00613E26"/>
    <w:rsid w:val="0061546D"/>
    <w:rsid w:val="00631297"/>
    <w:rsid w:val="00632C27"/>
    <w:rsid w:val="00633C92"/>
    <w:rsid w:val="00635278"/>
    <w:rsid w:val="006352D4"/>
    <w:rsid w:val="00635ACC"/>
    <w:rsid w:val="00640B1D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83E8D"/>
    <w:rsid w:val="00690F9B"/>
    <w:rsid w:val="0069292C"/>
    <w:rsid w:val="00692EAD"/>
    <w:rsid w:val="006A047E"/>
    <w:rsid w:val="006A1253"/>
    <w:rsid w:val="006A20FD"/>
    <w:rsid w:val="006A4344"/>
    <w:rsid w:val="006B2459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2762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6F5"/>
    <w:rsid w:val="00722EE0"/>
    <w:rsid w:val="00726691"/>
    <w:rsid w:val="00727035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670E5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21D5"/>
    <w:rsid w:val="007B4907"/>
    <w:rsid w:val="007C15D8"/>
    <w:rsid w:val="007C1C0A"/>
    <w:rsid w:val="007C2155"/>
    <w:rsid w:val="007D3973"/>
    <w:rsid w:val="007D65CB"/>
    <w:rsid w:val="007D65E5"/>
    <w:rsid w:val="007D6809"/>
    <w:rsid w:val="007E0189"/>
    <w:rsid w:val="007E2FB9"/>
    <w:rsid w:val="007F4573"/>
    <w:rsid w:val="00801A3A"/>
    <w:rsid w:val="008061BF"/>
    <w:rsid w:val="008118CD"/>
    <w:rsid w:val="0081210B"/>
    <w:rsid w:val="00813D69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5472"/>
    <w:rsid w:val="008C7869"/>
    <w:rsid w:val="008D22F5"/>
    <w:rsid w:val="008D3F74"/>
    <w:rsid w:val="008E043C"/>
    <w:rsid w:val="008E12B0"/>
    <w:rsid w:val="008E2A96"/>
    <w:rsid w:val="008E2DC9"/>
    <w:rsid w:val="008E3B43"/>
    <w:rsid w:val="008F009D"/>
    <w:rsid w:val="008F1362"/>
    <w:rsid w:val="009005BC"/>
    <w:rsid w:val="00902F52"/>
    <w:rsid w:val="00903200"/>
    <w:rsid w:val="009045B4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1CD7"/>
    <w:rsid w:val="009E5875"/>
    <w:rsid w:val="009E5957"/>
    <w:rsid w:val="00A062E7"/>
    <w:rsid w:val="00A21312"/>
    <w:rsid w:val="00A21ACB"/>
    <w:rsid w:val="00A22CF4"/>
    <w:rsid w:val="00A27EE7"/>
    <w:rsid w:val="00A34D6B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1846"/>
    <w:rsid w:val="00A77546"/>
    <w:rsid w:val="00A802C2"/>
    <w:rsid w:val="00A83248"/>
    <w:rsid w:val="00A85852"/>
    <w:rsid w:val="00A858CF"/>
    <w:rsid w:val="00A85B7B"/>
    <w:rsid w:val="00A90445"/>
    <w:rsid w:val="00AA03DF"/>
    <w:rsid w:val="00AA2362"/>
    <w:rsid w:val="00AA49F9"/>
    <w:rsid w:val="00AA6F4E"/>
    <w:rsid w:val="00AB4031"/>
    <w:rsid w:val="00AB42FF"/>
    <w:rsid w:val="00AC2EB4"/>
    <w:rsid w:val="00AC42BF"/>
    <w:rsid w:val="00AC4E1C"/>
    <w:rsid w:val="00AD4D99"/>
    <w:rsid w:val="00AE7F44"/>
    <w:rsid w:val="00AF5C2C"/>
    <w:rsid w:val="00AF6521"/>
    <w:rsid w:val="00B01011"/>
    <w:rsid w:val="00B07566"/>
    <w:rsid w:val="00B14633"/>
    <w:rsid w:val="00B24F7A"/>
    <w:rsid w:val="00B27C16"/>
    <w:rsid w:val="00B31B92"/>
    <w:rsid w:val="00B518D9"/>
    <w:rsid w:val="00B561F1"/>
    <w:rsid w:val="00B571A4"/>
    <w:rsid w:val="00B73D97"/>
    <w:rsid w:val="00B76076"/>
    <w:rsid w:val="00B932F6"/>
    <w:rsid w:val="00B944D4"/>
    <w:rsid w:val="00BA0031"/>
    <w:rsid w:val="00BA0224"/>
    <w:rsid w:val="00BA363A"/>
    <w:rsid w:val="00BA48DC"/>
    <w:rsid w:val="00BA570B"/>
    <w:rsid w:val="00BB5FD7"/>
    <w:rsid w:val="00BB6373"/>
    <w:rsid w:val="00BB7AF7"/>
    <w:rsid w:val="00BC0407"/>
    <w:rsid w:val="00BC1FE5"/>
    <w:rsid w:val="00BD1FF2"/>
    <w:rsid w:val="00BD24A2"/>
    <w:rsid w:val="00BD5010"/>
    <w:rsid w:val="00BE07A1"/>
    <w:rsid w:val="00BE1FB7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0D6D"/>
    <w:rsid w:val="00C449AE"/>
    <w:rsid w:val="00C450FE"/>
    <w:rsid w:val="00C5113E"/>
    <w:rsid w:val="00C51EF2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B482E"/>
    <w:rsid w:val="00CB69EB"/>
    <w:rsid w:val="00CC7989"/>
    <w:rsid w:val="00CD153A"/>
    <w:rsid w:val="00CD325C"/>
    <w:rsid w:val="00CD390B"/>
    <w:rsid w:val="00CE147F"/>
    <w:rsid w:val="00CE4887"/>
    <w:rsid w:val="00CF02B9"/>
    <w:rsid w:val="00CF6DAD"/>
    <w:rsid w:val="00D05F62"/>
    <w:rsid w:val="00D1097F"/>
    <w:rsid w:val="00D13D2C"/>
    <w:rsid w:val="00D17FD4"/>
    <w:rsid w:val="00D25E27"/>
    <w:rsid w:val="00D26036"/>
    <w:rsid w:val="00D462A9"/>
    <w:rsid w:val="00D500E9"/>
    <w:rsid w:val="00D53DE7"/>
    <w:rsid w:val="00D570EC"/>
    <w:rsid w:val="00D62114"/>
    <w:rsid w:val="00D63514"/>
    <w:rsid w:val="00D6386C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A7C1B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E398E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37819"/>
    <w:rsid w:val="00E45FBC"/>
    <w:rsid w:val="00E47DE2"/>
    <w:rsid w:val="00E52CE7"/>
    <w:rsid w:val="00E55E18"/>
    <w:rsid w:val="00E70826"/>
    <w:rsid w:val="00E72014"/>
    <w:rsid w:val="00E77230"/>
    <w:rsid w:val="00E7754C"/>
    <w:rsid w:val="00E8036B"/>
    <w:rsid w:val="00E81667"/>
    <w:rsid w:val="00E817B8"/>
    <w:rsid w:val="00E83C4F"/>
    <w:rsid w:val="00E852C4"/>
    <w:rsid w:val="00E85EC6"/>
    <w:rsid w:val="00E91A64"/>
    <w:rsid w:val="00E93A23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C7A15"/>
    <w:rsid w:val="00EE68A5"/>
    <w:rsid w:val="00EF03D6"/>
    <w:rsid w:val="00EF1628"/>
    <w:rsid w:val="00EF24BF"/>
    <w:rsid w:val="00EF4CF3"/>
    <w:rsid w:val="00F010C6"/>
    <w:rsid w:val="00F13E32"/>
    <w:rsid w:val="00F161A0"/>
    <w:rsid w:val="00F279E5"/>
    <w:rsid w:val="00F32C48"/>
    <w:rsid w:val="00F43809"/>
    <w:rsid w:val="00F532E5"/>
    <w:rsid w:val="00F533F0"/>
    <w:rsid w:val="00F57DAD"/>
    <w:rsid w:val="00F61F8C"/>
    <w:rsid w:val="00F62255"/>
    <w:rsid w:val="00F670A6"/>
    <w:rsid w:val="00F73F30"/>
    <w:rsid w:val="00F7597D"/>
    <w:rsid w:val="00F80CDE"/>
    <w:rsid w:val="00F81DE8"/>
    <w:rsid w:val="00F82579"/>
    <w:rsid w:val="00F92712"/>
    <w:rsid w:val="00F95235"/>
    <w:rsid w:val="00F95C76"/>
    <w:rsid w:val="00FA2A55"/>
    <w:rsid w:val="00FA7E14"/>
    <w:rsid w:val="00FB4606"/>
    <w:rsid w:val="00FB676E"/>
    <w:rsid w:val="00FC4C6A"/>
    <w:rsid w:val="00FC5C66"/>
    <w:rsid w:val="00FD3EF6"/>
    <w:rsid w:val="00FD5F8B"/>
    <w:rsid w:val="00FD7753"/>
    <w:rsid w:val="00FE11BC"/>
    <w:rsid w:val="00FF01D8"/>
    <w:rsid w:val="00FF065A"/>
    <w:rsid w:val="00FF35B9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EF159-CD99-43DB-A80C-58E7C462E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2682</Words>
  <Characters>1529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2025-10-21T10:00:00Z</cp:lastPrinted>
  <dcterms:created xsi:type="dcterms:W3CDTF">2026-04-20T06:23:00Z</dcterms:created>
  <dcterms:modified xsi:type="dcterms:W3CDTF">2026-04-20T06:23:00Z</dcterms:modified>
</cp:coreProperties>
</file>